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80A" w:rsidRPr="008E280A" w:rsidRDefault="008E280A" w:rsidP="008E280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E280A">
        <w:rPr>
          <w:rFonts w:ascii="Times New Roman" w:hAnsi="Times New Roman" w:cs="Times New Roman"/>
          <w:sz w:val="24"/>
          <w:szCs w:val="24"/>
          <w:u w:val="single"/>
        </w:rPr>
        <w:t>John BASYNGHAM</w:t>
      </w:r>
      <w:r w:rsidRPr="008E280A">
        <w:rPr>
          <w:rFonts w:ascii="Times New Roman" w:hAnsi="Times New Roman" w:cs="Times New Roman"/>
          <w:sz w:val="24"/>
          <w:szCs w:val="24"/>
        </w:rPr>
        <w:t xml:space="preserve">      (fl.1403)</w:t>
      </w:r>
    </w:p>
    <w:p w:rsidR="008E280A" w:rsidRPr="008E280A" w:rsidRDefault="008E280A" w:rsidP="008E280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E280A">
        <w:rPr>
          <w:rFonts w:ascii="Times New Roman" w:hAnsi="Times New Roman" w:cs="Times New Roman"/>
          <w:sz w:val="24"/>
          <w:szCs w:val="24"/>
        </w:rPr>
        <w:t>Vicar of Chudleigh, Devon.</w:t>
      </w:r>
    </w:p>
    <w:p w:rsidR="008E280A" w:rsidRPr="008E280A" w:rsidRDefault="008E280A" w:rsidP="008E28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280A" w:rsidRPr="008E280A" w:rsidRDefault="008E280A" w:rsidP="008E28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280A" w:rsidRPr="008E280A" w:rsidRDefault="008E280A" w:rsidP="008E280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E280A">
        <w:rPr>
          <w:rFonts w:ascii="Times New Roman" w:hAnsi="Times New Roman" w:cs="Times New Roman"/>
          <w:sz w:val="24"/>
          <w:szCs w:val="24"/>
        </w:rPr>
        <w:t>22 Jan.</w:t>
      </w:r>
      <w:r w:rsidRPr="008E280A">
        <w:rPr>
          <w:rFonts w:ascii="Times New Roman" w:hAnsi="Times New Roman" w:cs="Times New Roman"/>
          <w:sz w:val="24"/>
          <w:szCs w:val="24"/>
        </w:rPr>
        <w:tab/>
        <w:t>1403</w:t>
      </w:r>
      <w:r w:rsidRPr="008E280A">
        <w:rPr>
          <w:rFonts w:ascii="Times New Roman" w:hAnsi="Times New Roman" w:cs="Times New Roman"/>
          <w:sz w:val="24"/>
          <w:szCs w:val="24"/>
        </w:rPr>
        <w:tab/>
        <w:t xml:space="preserve">He exchanged with Vincent Hille, Vicar of Luppit(q.v.).  </w:t>
      </w:r>
    </w:p>
    <w:p w:rsidR="008E280A" w:rsidRPr="008E280A" w:rsidRDefault="008E280A" w:rsidP="008E280A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8E280A">
        <w:rPr>
          <w:rFonts w:ascii="Times New Roman" w:hAnsi="Times New Roman" w:cs="Times New Roman"/>
          <w:sz w:val="24"/>
          <w:szCs w:val="24"/>
        </w:rPr>
        <w:t>(Stafford Register p.155)</w:t>
      </w:r>
    </w:p>
    <w:p w:rsidR="008E280A" w:rsidRPr="008E280A" w:rsidRDefault="008E280A" w:rsidP="008E28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280A" w:rsidRPr="008E280A" w:rsidRDefault="008E280A" w:rsidP="008E28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E280A" w:rsidRDefault="008E280A" w:rsidP="008E280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E280A">
        <w:rPr>
          <w:rFonts w:ascii="Times New Roman" w:hAnsi="Times New Roman" w:cs="Times New Roman"/>
          <w:sz w:val="24"/>
          <w:szCs w:val="24"/>
        </w:rPr>
        <w:t>11 April 2013</w:t>
      </w:r>
      <w:bookmarkStart w:id="0" w:name="_GoBack"/>
      <w:bookmarkEnd w:id="0"/>
    </w:p>
    <w:sectPr w:rsidR="00DD5B8A" w:rsidRPr="008E28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80A" w:rsidRDefault="008E280A" w:rsidP="00564E3C">
      <w:pPr>
        <w:spacing w:after="0" w:line="240" w:lineRule="auto"/>
      </w:pPr>
      <w:r>
        <w:separator/>
      </w:r>
    </w:p>
  </w:endnote>
  <w:endnote w:type="continuationSeparator" w:id="0">
    <w:p w:rsidR="008E280A" w:rsidRDefault="008E280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E280A">
      <w:rPr>
        <w:rFonts w:ascii="Times New Roman" w:hAnsi="Times New Roman" w:cs="Times New Roman"/>
        <w:noProof/>
        <w:sz w:val="24"/>
        <w:szCs w:val="24"/>
      </w:rPr>
      <w:t>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80A" w:rsidRDefault="008E280A" w:rsidP="00564E3C">
      <w:pPr>
        <w:spacing w:after="0" w:line="240" w:lineRule="auto"/>
      </w:pPr>
      <w:r>
        <w:separator/>
      </w:r>
    </w:p>
  </w:footnote>
  <w:footnote w:type="continuationSeparator" w:id="0">
    <w:p w:rsidR="008E280A" w:rsidRDefault="008E280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80A"/>
    <w:rsid w:val="00372DC6"/>
    <w:rsid w:val="00564E3C"/>
    <w:rsid w:val="0064591D"/>
    <w:rsid w:val="008E280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394F66-E271-441F-B7E2-B2E7B825A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2015-12-06T22:07:00Z</dcterms:created>
  <dcterms:modified xsi:type="dcterms:W3CDTF">2015-12-06T22:08:00Z</dcterms:modified>
</cp:coreProperties>
</file>